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B0D6F" w14:textId="4693941A" w:rsidR="00CC76E1" w:rsidRPr="00917373" w:rsidRDefault="00F142FA">
      <w:pPr>
        <w:jc w:val="center"/>
        <w:rPr>
          <w:sz w:val="22"/>
          <w:szCs w:val="22"/>
        </w:rPr>
      </w:pPr>
      <w:r>
        <w:rPr>
          <w:sz w:val="22"/>
          <w:szCs w:val="22"/>
        </w:rPr>
        <w:t>December</w:t>
      </w:r>
      <w:r w:rsidR="00C5711C">
        <w:rPr>
          <w:sz w:val="22"/>
          <w:szCs w:val="22"/>
        </w:rPr>
        <w:t xml:space="preserve"> </w:t>
      </w:r>
      <w:r w:rsidR="00640A33">
        <w:rPr>
          <w:sz w:val="22"/>
          <w:szCs w:val="22"/>
        </w:rPr>
        <w:t>22</w:t>
      </w:r>
      <w:r w:rsidR="00C5711C">
        <w:rPr>
          <w:sz w:val="22"/>
          <w:szCs w:val="22"/>
        </w:rPr>
        <w:t>, 2020</w:t>
      </w:r>
    </w:p>
    <w:p w14:paraId="4C6F3EAE" w14:textId="77777777" w:rsidR="00CC76E1" w:rsidRPr="00917373" w:rsidRDefault="00CC76E1">
      <w:pPr>
        <w:rPr>
          <w:sz w:val="22"/>
          <w:szCs w:val="22"/>
        </w:rPr>
      </w:pPr>
      <w:bookmarkStart w:id="0" w:name="WTX_LetterVia"/>
      <w:bookmarkEnd w:id="0"/>
    </w:p>
    <w:p w14:paraId="225BDF2D" w14:textId="77777777" w:rsidR="00CC76E1" w:rsidRPr="00917373" w:rsidRDefault="00B4065B">
      <w:pPr>
        <w:rPr>
          <w:sz w:val="22"/>
          <w:szCs w:val="22"/>
        </w:rPr>
      </w:pPr>
      <w:bookmarkStart w:id="1" w:name="WTX_Addressee"/>
      <w:bookmarkStart w:id="2" w:name="WTX_Cursor"/>
      <w:bookmarkEnd w:id="1"/>
      <w:bookmarkEnd w:id="2"/>
      <w:r w:rsidRPr="00917373">
        <w:rPr>
          <w:sz w:val="22"/>
          <w:szCs w:val="22"/>
        </w:rPr>
        <w:t>Mr. Reece McAlister, Executive Secretary</w:t>
      </w:r>
    </w:p>
    <w:p w14:paraId="398D73DA" w14:textId="6C5EE61F" w:rsidR="00CC76E1" w:rsidRPr="00917373" w:rsidRDefault="00B4065B">
      <w:pPr>
        <w:rPr>
          <w:b/>
          <w:sz w:val="22"/>
          <w:szCs w:val="22"/>
        </w:rPr>
      </w:pPr>
      <w:r w:rsidRPr="00917373">
        <w:rPr>
          <w:sz w:val="22"/>
          <w:szCs w:val="22"/>
        </w:rPr>
        <w:t>Georgia Public Service Commission</w:t>
      </w:r>
      <w:r w:rsidR="00F4609D" w:rsidRPr="00917373">
        <w:rPr>
          <w:sz w:val="22"/>
          <w:szCs w:val="22"/>
        </w:rPr>
        <w:tab/>
      </w:r>
      <w:r w:rsidR="00F4609D" w:rsidRPr="00917373">
        <w:rPr>
          <w:sz w:val="22"/>
          <w:szCs w:val="22"/>
        </w:rPr>
        <w:tab/>
      </w:r>
      <w:r w:rsidR="00F4609D" w:rsidRPr="00917373">
        <w:rPr>
          <w:sz w:val="22"/>
          <w:szCs w:val="22"/>
        </w:rPr>
        <w:tab/>
      </w:r>
      <w:r w:rsidR="00F4609D" w:rsidRPr="00917373">
        <w:rPr>
          <w:sz w:val="22"/>
          <w:szCs w:val="22"/>
        </w:rPr>
        <w:tab/>
      </w:r>
      <w:r w:rsidR="00F4609D" w:rsidRPr="00917373">
        <w:rPr>
          <w:b/>
          <w:sz w:val="22"/>
          <w:szCs w:val="22"/>
          <w:u w:val="single"/>
        </w:rPr>
        <w:t xml:space="preserve">VIA </w:t>
      </w:r>
      <w:r w:rsidR="008609F1">
        <w:rPr>
          <w:b/>
          <w:sz w:val="22"/>
          <w:szCs w:val="22"/>
          <w:u w:val="single"/>
        </w:rPr>
        <w:t>ELECTRONIC DELIVERY</w:t>
      </w:r>
    </w:p>
    <w:p w14:paraId="02A23602" w14:textId="77777777" w:rsidR="00CC76E1" w:rsidRPr="00917373" w:rsidRDefault="00B4065B">
      <w:pPr>
        <w:rPr>
          <w:sz w:val="22"/>
          <w:szCs w:val="22"/>
        </w:rPr>
      </w:pPr>
      <w:r w:rsidRPr="00917373">
        <w:rPr>
          <w:sz w:val="22"/>
          <w:szCs w:val="22"/>
        </w:rPr>
        <w:t>244 Washington Street, SW</w:t>
      </w:r>
    </w:p>
    <w:p w14:paraId="23FEACF7" w14:textId="2D8372DC" w:rsidR="00CC76E1" w:rsidRPr="00917373" w:rsidRDefault="00B4065B">
      <w:pPr>
        <w:rPr>
          <w:sz w:val="22"/>
          <w:szCs w:val="22"/>
        </w:rPr>
      </w:pPr>
      <w:r w:rsidRPr="00917373">
        <w:rPr>
          <w:sz w:val="22"/>
          <w:szCs w:val="22"/>
        </w:rPr>
        <w:t>Atlanta, Georgia 30334</w:t>
      </w:r>
    </w:p>
    <w:p w14:paraId="26DA376B" w14:textId="77777777" w:rsidR="00114409" w:rsidRPr="00917373" w:rsidRDefault="00114409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3618"/>
      </w:tblGrid>
      <w:tr w:rsidR="00114409" w:rsidRPr="00917373" w14:paraId="008629C0" w14:textId="77777777" w:rsidTr="00C55C88">
        <w:tc>
          <w:tcPr>
            <w:tcW w:w="5958" w:type="dxa"/>
            <w:tcBorders>
              <w:right w:val="single" w:sz="4" w:space="0" w:color="auto"/>
            </w:tcBorders>
          </w:tcPr>
          <w:p w14:paraId="74552BBF" w14:textId="78FE970A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bookmarkStart w:id="3" w:name="_Hlk51328064"/>
            <w:r>
              <w:rPr>
                <w:b/>
                <w:bCs/>
                <w:szCs w:val="24"/>
              </w:rPr>
              <w:t>CAPACITY AND ENERGY PAYMENTS</w:t>
            </w:r>
            <w:r>
              <w:rPr>
                <w:b/>
                <w:bCs/>
                <w:szCs w:val="24"/>
              </w:rPr>
              <w:tab/>
            </w:r>
          </w:p>
          <w:p w14:paraId="027C4317" w14:textId="59F55D62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TO </w:t>
            </w:r>
            <w:proofErr w:type="spellStart"/>
            <w:r>
              <w:rPr>
                <w:b/>
                <w:bCs/>
                <w:szCs w:val="24"/>
              </w:rPr>
              <w:t>COGENERATORS</w:t>
            </w:r>
            <w:proofErr w:type="spellEnd"/>
            <w:r>
              <w:rPr>
                <w:b/>
                <w:bCs/>
                <w:szCs w:val="24"/>
              </w:rPr>
              <w:t xml:space="preserve"> UNDER </w:t>
            </w:r>
            <w:proofErr w:type="spellStart"/>
            <w:r>
              <w:rPr>
                <w:b/>
                <w:bCs/>
                <w:szCs w:val="24"/>
              </w:rPr>
              <w:t>PURPA</w:t>
            </w:r>
            <w:proofErr w:type="spellEnd"/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</w:p>
          <w:p w14:paraId="742670D7" w14:textId="348FCD0D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</w:p>
          <w:p w14:paraId="01C3DDC0" w14:textId="16426281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GEORGIA POWER COMPANY'S GREEN</w:t>
            </w:r>
            <w:r>
              <w:rPr>
                <w:b/>
                <w:bCs/>
                <w:szCs w:val="24"/>
              </w:rPr>
              <w:tab/>
            </w:r>
          </w:p>
          <w:p w14:paraId="521EB9AF" w14:textId="46A37ACF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ENERGY PROGRAM</w:t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</w:p>
          <w:p w14:paraId="7FC64B7C" w14:textId="08AB3B16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</w:p>
          <w:p w14:paraId="754ACDE1" w14:textId="4E13C332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BIOMASS GAS &amp; ELECTRIC, LLC'S </w:t>
            </w:r>
            <w:r>
              <w:rPr>
                <w:b/>
                <w:bCs/>
                <w:szCs w:val="24"/>
              </w:rPr>
              <w:tab/>
            </w:r>
          </w:p>
          <w:p w14:paraId="51C91810" w14:textId="59FBB404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PETITION TO ESTABLISH DOCKET </w:t>
            </w:r>
            <w:r>
              <w:rPr>
                <w:b/>
                <w:bCs/>
                <w:szCs w:val="24"/>
              </w:rPr>
              <w:tab/>
            </w:r>
          </w:p>
          <w:p w14:paraId="2AAD0A3C" w14:textId="33CDB2B7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REGARDING FORSYTH COUNTY</w:t>
            </w:r>
            <w:r>
              <w:rPr>
                <w:b/>
                <w:bCs/>
                <w:szCs w:val="24"/>
              </w:rPr>
              <w:tab/>
            </w:r>
          </w:p>
          <w:p w14:paraId="4B6E7344" w14:textId="45F8BA47" w:rsidR="00F54762" w:rsidRDefault="00F54762" w:rsidP="00F54762">
            <w:pPr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RENEWABLE ENERGY PLANT</w:t>
            </w:r>
            <w:r>
              <w:rPr>
                <w:b/>
                <w:bCs/>
                <w:szCs w:val="24"/>
              </w:rPr>
              <w:tab/>
            </w:r>
            <w:r>
              <w:rPr>
                <w:b/>
                <w:bCs/>
                <w:szCs w:val="24"/>
              </w:rPr>
              <w:tab/>
            </w:r>
          </w:p>
          <w:p w14:paraId="40FCDDF8" w14:textId="0E9D2391" w:rsidR="00114409" w:rsidRPr="00917373" w:rsidRDefault="00114409">
            <w:pPr>
              <w:rPr>
                <w:sz w:val="22"/>
                <w:szCs w:val="22"/>
              </w:rPr>
            </w:pPr>
          </w:p>
        </w:tc>
        <w:tc>
          <w:tcPr>
            <w:tcW w:w="3618" w:type="dxa"/>
            <w:tcBorders>
              <w:left w:val="single" w:sz="4" w:space="0" w:color="auto"/>
            </w:tcBorders>
          </w:tcPr>
          <w:p w14:paraId="56EEDED5" w14:textId="77777777" w:rsidR="00114409" w:rsidRPr="002344F4" w:rsidRDefault="00114409">
            <w:pPr>
              <w:rPr>
                <w:b/>
                <w:sz w:val="22"/>
                <w:szCs w:val="22"/>
              </w:rPr>
            </w:pPr>
          </w:p>
          <w:p w14:paraId="5FAF767E" w14:textId="350C5118" w:rsidR="00114409" w:rsidRPr="002344F4" w:rsidRDefault="00F54762" w:rsidP="00F54762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bCs/>
                <w:szCs w:val="24"/>
              </w:rPr>
              <w:t>Docket No. 4822</w:t>
            </w:r>
          </w:p>
          <w:p w14:paraId="63F8038B" w14:textId="77777777" w:rsidR="00114409" w:rsidRPr="002344F4" w:rsidRDefault="00114409">
            <w:pPr>
              <w:rPr>
                <w:b/>
                <w:sz w:val="22"/>
                <w:szCs w:val="22"/>
              </w:rPr>
            </w:pPr>
          </w:p>
          <w:p w14:paraId="0D0CA5F6" w14:textId="77777777" w:rsidR="00F54762" w:rsidRDefault="00F54762" w:rsidP="00114409">
            <w:pPr>
              <w:jc w:val="center"/>
              <w:rPr>
                <w:b/>
                <w:bCs/>
                <w:szCs w:val="24"/>
              </w:rPr>
            </w:pPr>
          </w:p>
          <w:p w14:paraId="3E027BE8" w14:textId="68DD4E2B" w:rsidR="00114409" w:rsidRPr="002344F4" w:rsidRDefault="00F54762" w:rsidP="001144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Cs w:val="24"/>
              </w:rPr>
              <w:t>Docket No. 16573</w:t>
            </w:r>
          </w:p>
          <w:p w14:paraId="33A120CB" w14:textId="77777777" w:rsidR="00114409" w:rsidRPr="002344F4" w:rsidRDefault="00114409" w:rsidP="00114409">
            <w:pPr>
              <w:jc w:val="center"/>
              <w:rPr>
                <w:b/>
                <w:sz w:val="22"/>
                <w:szCs w:val="22"/>
              </w:rPr>
            </w:pPr>
          </w:p>
          <w:p w14:paraId="40252C3D" w14:textId="77777777" w:rsidR="00114409" w:rsidRPr="002344F4" w:rsidRDefault="00114409" w:rsidP="00114409">
            <w:pPr>
              <w:jc w:val="center"/>
              <w:rPr>
                <w:b/>
                <w:sz w:val="22"/>
                <w:szCs w:val="22"/>
              </w:rPr>
            </w:pPr>
          </w:p>
          <w:p w14:paraId="50CE86ED" w14:textId="77777777" w:rsidR="00114409" w:rsidRPr="002344F4" w:rsidRDefault="00114409" w:rsidP="00114409">
            <w:pPr>
              <w:jc w:val="center"/>
              <w:rPr>
                <w:b/>
                <w:sz w:val="22"/>
                <w:szCs w:val="22"/>
              </w:rPr>
            </w:pPr>
          </w:p>
          <w:p w14:paraId="3FDC466A" w14:textId="461F93CD" w:rsidR="00114409" w:rsidRPr="002344F4" w:rsidRDefault="00F54762" w:rsidP="001144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Cs w:val="24"/>
              </w:rPr>
              <w:t>Docket No. 19279</w:t>
            </w:r>
          </w:p>
        </w:tc>
      </w:tr>
      <w:bookmarkEnd w:id="3"/>
    </w:tbl>
    <w:p w14:paraId="5B228E75" w14:textId="77777777" w:rsidR="00CC76E1" w:rsidRPr="00917373" w:rsidRDefault="00CC76E1">
      <w:pPr>
        <w:rPr>
          <w:sz w:val="22"/>
          <w:szCs w:val="22"/>
        </w:rPr>
      </w:pPr>
    </w:p>
    <w:p w14:paraId="57BFFC8A" w14:textId="77777777" w:rsidR="00CC76E1" w:rsidRPr="00917373" w:rsidRDefault="00B4065B">
      <w:pPr>
        <w:rPr>
          <w:sz w:val="22"/>
          <w:szCs w:val="22"/>
        </w:rPr>
      </w:pPr>
      <w:r w:rsidRPr="00917373">
        <w:rPr>
          <w:sz w:val="22"/>
          <w:szCs w:val="22"/>
        </w:rPr>
        <w:t>Dear Mr. McAlister:</w:t>
      </w:r>
    </w:p>
    <w:p w14:paraId="7B481265" w14:textId="77777777" w:rsidR="00CC76E1" w:rsidRPr="00917373" w:rsidRDefault="00CC76E1">
      <w:pPr>
        <w:rPr>
          <w:sz w:val="22"/>
          <w:szCs w:val="22"/>
        </w:rPr>
      </w:pPr>
    </w:p>
    <w:p w14:paraId="16F6ABD9" w14:textId="3A56DDA6" w:rsidR="00CC76E1" w:rsidRPr="00917373" w:rsidRDefault="00B4065B">
      <w:pPr>
        <w:rPr>
          <w:sz w:val="22"/>
          <w:szCs w:val="22"/>
        </w:rPr>
      </w:pPr>
      <w:r w:rsidRPr="00917373">
        <w:rPr>
          <w:sz w:val="22"/>
          <w:szCs w:val="22"/>
        </w:rPr>
        <w:tab/>
        <w:t xml:space="preserve">We have enclosed for filing on behalf of Georgia Large Scale Solar Association ("GLSSA"), an original and fifteen (15) copies, plus one extra copy of </w:t>
      </w:r>
      <w:r w:rsidR="00F4609D" w:rsidRPr="00917373">
        <w:rPr>
          <w:sz w:val="22"/>
          <w:szCs w:val="22"/>
        </w:rPr>
        <w:t>nos. 1 and 2,</w:t>
      </w:r>
      <w:r w:rsidRPr="00917373">
        <w:rPr>
          <w:sz w:val="22"/>
          <w:szCs w:val="22"/>
        </w:rPr>
        <w:t xml:space="preserve"> </w:t>
      </w:r>
      <w:r w:rsidR="00F4609D" w:rsidRPr="00917373">
        <w:rPr>
          <w:sz w:val="22"/>
          <w:szCs w:val="22"/>
        </w:rPr>
        <w:t>plus the original filing of no. 3 for the following</w:t>
      </w:r>
      <w:r w:rsidRPr="00917373">
        <w:rPr>
          <w:sz w:val="22"/>
          <w:szCs w:val="22"/>
        </w:rPr>
        <w:t xml:space="preserve"> document</w:t>
      </w:r>
      <w:r w:rsidR="00A47D9E" w:rsidRPr="00917373">
        <w:rPr>
          <w:sz w:val="22"/>
          <w:szCs w:val="22"/>
        </w:rPr>
        <w:t>s</w:t>
      </w:r>
      <w:r w:rsidRPr="00917373">
        <w:rPr>
          <w:sz w:val="22"/>
          <w:szCs w:val="22"/>
        </w:rPr>
        <w:t>:</w:t>
      </w:r>
    </w:p>
    <w:p w14:paraId="102B60C1" w14:textId="77777777" w:rsidR="00CC76E1" w:rsidRPr="00917373" w:rsidRDefault="00CC76E1">
      <w:pPr>
        <w:rPr>
          <w:sz w:val="22"/>
          <w:szCs w:val="22"/>
        </w:rPr>
      </w:pPr>
    </w:p>
    <w:p w14:paraId="3B6A5016" w14:textId="686D283D" w:rsidR="00982813" w:rsidRPr="00F142FA" w:rsidRDefault="00640A33" w:rsidP="00F142FA">
      <w:pPr>
        <w:numPr>
          <w:ilvl w:val="0"/>
          <w:numId w:val="1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Surrebuttal</w:t>
      </w:r>
      <w:r w:rsidR="00A47D9E" w:rsidRPr="00917373">
        <w:rPr>
          <w:i/>
          <w:sz w:val="22"/>
          <w:szCs w:val="22"/>
        </w:rPr>
        <w:t xml:space="preserve"> Testimony of </w:t>
      </w:r>
      <w:r w:rsidR="00982813">
        <w:rPr>
          <w:i/>
          <w:sz w:val="22"/>
          <w:szCs w:val="22"/>
        </w:rPr>
        <w:t>John Wilson</w:t>
      </w:r>
      <w:r w:rsidR="00F422CD">
        <w:rPr>
          <w:i/>
          <w:sz w:val="22"/>
          <w:szCs w:val="22"/>
        </w:rPr>
        <w:t xml:space="preserve"> </w:t>
      </w:r>
    </w:p>
    <w:p w14:paraId="7CEA8B1F" w14:textId="77777777" w:rsidR="00CC76E1" w:rsidRPr="00917373" w:rsidRDefault="00CC76E1">
      <w:pPr>
        <w:jc w:val="both"/>
        <w:rPr>
          <w:sz w:val="22"/>
          <w:szCs w:val="22"/>
        </w:rPr>
      </w:pPr>
    </w:p>
    <w:p w14:paraId="4CE821C4" w14:textId="216DFA09" w:rsidR="00CC76E1" w:rsidRPr="00917373" w:rsidRDefault="00B4065B" w:rsidP="00B4065B">
      <w:pPr>
        <w:jc w:val="both"/>
        <w:rPr>
          <w:sz w:val="22"/>
          <w:szCs w:val="22"/>
        </w:rPr>
      </w:pPr>
      <w:r w:rsidRPr="00917373">
        <w:rPr>
          <w:sz w:val="22"/>
          <w:szCs w:val="22"/>
        </w:rPr>
        <w:t>for the above-referenced docket</w:t>
      </w:r>
      <w:r w:rsidR="008D0172" w:rsidRPr="00917373">
        <w:rPr>
          <w:sz w:val="22"/>
          <w:szCs w:val="22"/>
        </w:rPr>
        <w:t>s</w:t>
      </w:r>
      <w:r w:rsidRPr="00917373">
        <w:rPr>
          <w:sz w:val="22"/>
          <w:szCs w:val="22"/>
        </w:rPr>
        <w:t xml:space="preserve">. GLSSA is simultaneously filing a CD-ROM containing a Microsoft Word version of this letter and the </w:t>
      </w:r>
      <w:r w:rsidR="0087675B">
        <w:rPr>
          <w:sz w:val="22"/>
          <w:szCs w:val="22"/>
        </w:rPr>
        <w:t>Rebuttal</w:t>
      </w:r>
      <w:r w:rsidR="001A74F0">
        <w:rPr>
          <w:sz w:val="22"/>
          <w:szCs w:val="22"/>
        </w:rPr>
        <w:t xml:space="preserve"> Testimony</w:t>
      </w:r>
      <w:r w:rsidRPr="00917373">
        <w:rPr>
          <w:sz w:val="22"/>
          <w:szCs w:val="22"/>
        </w:rPr>
        <w:t xml:space="preserve">. </w:t>
      </w:r>
      <w:r w:rsidRPr="00917373">
        <w:rPr>
          <w:sz w:val="22"/>
          <w:szCs w:val="22"/>
        </w:rPr>
        <w:tab/>
      </w:r>
    </w:p>
    <w:p w14:paraId="00643FA3" w14:textId="77777777" w:rsidR="00CC76E1" w:rsidRPr="00917373" w:rsidRDefault="00CC76E1">
      <w:pPr>
        <w:jc w:val="both"/>
        <w:rPr>
          <w:sz w:val="22"/>
          <w:szCs w:val="22"/>
        </w:rPr>
      </w:pPr>
    </w:p>
    <w:p w14:paraId="20EA051E" w14:textId="77777777" w:rsidR="00CC76E1" w:rsidRPr="00917373" w:rsidRDefault="00B4065B">
      <w:pPr>
        <w:ind w:firstLine="720"/>
        <w:jc w:val="both"/>
        <w:rPr>
          <w:sz w:val="22"/>
          <w:szCs w:val="22"/>
        </w:rPr>
      </w:pPr>
      <w:r w:rsidRPr="00917373">
        <w:rPr>
          <w:sz w:val="22"/>
          <w:szCs w:val="22"/>
        </w:rPr>
        <w:t xml:space="preserve">Please return to us the extra copy showing the date of filing of the extra document.  If you have any questions concerning this filing, please feel free to contact us. </w:t>
      </w:r>
    </w:p>
    <w:p w14:paraId="4CD30C84" w14:textId="40C5D392" w:rsidR="00CC76E1" w:rsidRPr="00917373" w:rsidRDefault="00CC76E1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4766"/>
        <w:gridCol w:w="4766"/>
      </w:tblGrid>
      <w:tr w:rsidR="00A543DA" w:rsidRPr="00917373" w14:paraId="566C6F07" w14:textId="77777777" w:rsidTr="009E65BB">
        <w:tc>
          <w:tcPr>
            <w:tcW w:w="4788" w:type="dxa"/>
          </w:tcPr>
          <w:p w14:paraId="7FA64848" w14:textId="77777777" w:rsidR="00A543DA" w:rsidRDefault="00A543DA">
            <w:pPr>
              <w:rPr>
                <w:sz w:val="22"/>
                <w:szCs w:val="22"/>
              </w:rPr>
            </w:pPr>
          </w:p>
          <w:p w14:paraId="2FB3A245" w14:textId="1FB6419E" w:rsidR="00917373" w:rsidRDefault="00917373">
            <w:pPr>
              <w:rPr>
                <w:sz w:val="22"/>
                <w:szCs w:val="22"/>
              </w:rPr>
            </w:pPr>
          </w:p>
          <w:p w14:paraId="2E000E23" w14:textId="77777777" w:rsidR="00276324" w:rsidRDefault="00276324">
            <w:pPr>
              <w:rPr>
                <w:sz w:val="22"/>
                <w:szCs w:val="22"/>
              </w:rPr>
            </w:pPr>
          </w:p>
          <w:p w14:paraId="53B0DFD7" w14:textId="77777777" w:rsidR="00917373" w:rsidRDefault="00917373">
            <w:pPr>
              <w:rPr>
                <w:sz w:val="22"/>
                <w:szCs w:val="22"/>
              </w:rPr>
            </w:pPr>
          </w:p>
          <w:p w14:paraId="59B495C3" w14:textId="77777777" w:rsidR="00917373" w:rsidRDefault="00917373">
            <w:pPr>
              <w:rPr>
                <w:sz w:val="22"/>
                <w:szCs w:val="22"/>
              </w:rPr>
            </w:pPr>
          </w:p>
          <w:p w14:paraId="253B7C7F" w14:textId="0F312494" w:rsidR="00917373" w:rsidRDefault="00917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WBC/</w:t>
            </w:r>
            <w:proofErr w:type="spellStart"/>
            <w:r w:rsidR="003437F3">
              <w:rPr>
                <w:sz w:val="22"/>
                <w:szCs w:val="22"/>
              </w:rPr>
              <w:t>anq</w:t>
            </w:r>
            <w:proofErr w:type="spellEnd"/>
          </w:p>
          <w:p w14:paraId="4E3B0B22" w14:textId="153DE6CD" w:rsidR="00917373" w:rsidRPr="00917373" w:rsidRDefault="00917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Attachments</w:t>
            </w:r>
          </w:p>
        </w:tc>
        <w:tc>
          <w:tcPr>
            <w:tcW w:w="4788" w:type="dxa"/>
          </w:tcPr>
          <w:p w14:paraId="07F78C01" w14:textId="77777777" w:rsidR="00A543DA" w:rsidRPr="00917373" w:rsidRDefault="00A543DA">
            <w:pPr>
              <w:rPr>
                <w:sz w:val="22"/>
                <w:szCs w:val="22"/>
              </w:rPr>
            </w:pPr>
            <w:r w:rsidRPr="00917373">
              <w:rPr>
                <w:sz w:val="22"/>
                <w:szCs w:val="22"/>
              </w:rPr>
              <w:t>Sincerely,</w:t>
            </w:r>
          </w:p>
          <w:p w14:paraId="4FA9E08F" w14:textId="68B8DF26" w:rsidR="00A543DA" w:rsidRPr="00917373" w:rsidRDefault="00A543DA">
            <w:pPr>
              <w:rPr>
                <w:sz w:val="22"/>
                <w:szCs w:val="22"/>
              </w:rPr>
            </w:pPr>
          </w:p>
          <w:p w14:paraId="1755A0EE" w14:textId="7D607CBC" w:rsidR="00A543DA" w:rsidRDefault="00A543DA">
            <w:pPr>
              <w:rPr>
                <w:sz w:val="22"/>
                <w:szCs w:val="22"/>
              </w:rPr>
            </w:pPr>
          </w:p>
          <w:p w14:paraId="799E3F5A" w14:textId="77777777" w:rsidR="002C162A" w:rsidRPr="00917373" w:rsidRDefault="002C162A">
            <w:pPr>
              <w:rPr>
                <w:sz w:val="22"/>
                <w:szCs w:val="22"/>
              </w:rPr>
            </w:pPr>
          </w:p>
          <w:p w14:paraId="1C038E1B" w14:textId="77777777" w:rsidR="00A543DA" w:rsidRPr="00917373" w:rsidRDefault="00A543DA">
            <w:pPr>
              <w:rPr>
                <w:sz w:val="22"/>
                <w:szCs w:val="22"/>
              </w:rPr>
            </w:pPr>
            <w:r w:rsidRPr="00917373">
              <w:rPr>
                <w:sz w:val="22"/>
                <w:szCs w:val="22"/>
              </w:rPr>
              <w:t>William Bradley Carver, Sr.</w:t>
            </w:r>
          </w:p>
          <w:p w14:paraId="4A27080B" w14:textId="77509033" w:rsidR="00A543DA" w:rsidRPr="00917373" w:rsidRDefault="00A543DA">
            <w:pPr>
              <w:rPr>
                <w:i/>
                <w:sz w:val="22"/>
                <w:szCs w:val="22"/>
              </w:rPr>
            </w:pPr>
            <w:r w:rsidRPr="00917373">
              <w:rPr>
                <w:i/>
                <w:sz w:val="22"/>
                <w:szCs w:val="22"/>
              </w:rPr>
              <w:t>Attorney for Georgia Large Scale Solar Association</w:t>
            </w:r>
          </w:p>
        </w:tc>
      </w:tr>
    </w:tbl>
    <w:p w14:paraId="64B3C5BB" w14:textId="72715A19" w:rsidR="00CC76E1" w:rsidRPr="00917373" w:rsidRDefault="00B4065B">
      <w:pPr>
        <w:rPr>
          <w:sz w:val="22"/>
          <w:szCs w:val="22"/>
        </w:rPr>
      </w:pPr>
      <w:r w:rsidRPr="00917373">
        <w:rPr>
          <w:sz w:val="22"/>
          <w:szCs w:val="22"/>
        </w:rPr>
        <w:tab/>
      </w:r>
      <w:r w:rsidRPr="00917373">
        <w:rPr>
          <w:sz w:val="22"/>
          <w:szCs w:val="22"/>
        </w:rPr>
        <w:tab/>
      </w:r>
      <w:r w:rsidRPr="00917373">
        <w:rPr>
          <w:sz w:val="22"/>
          <w:szCs w:val="22"/>
        </w:rPr>
        <w:tab/>
      </w:r>
      <w:r w:rsidRPr="00917373">
        <w:rPr>
          <w:sz w:val="22"/>
          <w:szCs w:val="22"/>
        </w:rPr>
        <w:tab/>
      </w:r>
      <w:r w:rsidRPr="00917373">
        <w:rPr>
          <w:sz w:val="22"/>
          <w:szCs w:val="22"/>
        </w:rPr>
        <w:tab/>
      </w:r>
      <w:r w:rsidRPr="00917373">
        <w:rPr>
          <w:sz w:val="22"/>
          <w:szCs w:val="22"/>
        </w:rPr>
        <w:tab/>
      </w:r>
    </w:p>
    <w:sectPr w:rsidR="00CC76E1" w:rsidRPr="00917373" w:rsidSect="00F142FA">
      <w:footerReference w:type="default" r:id="rId7"/>
      <w:headerReference w:type="first" r:id="rId8"/>
      <w:footerReference w:type="first" r:id="rId9"/>
      <w:pgSz w:w="12240" w:h="15840" w:code="1"/>
      <w:pgMar w:top="420" w:right="1440" w:bottom="720" w:left="1440" w:header="36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80816" w14:textId="77777777" w:rsidR="00CC76E1" w:rsidRDefault="00B4065B">
      <w:r>
        <w:separator/>
      </w:r>
    </w:p>
  </w:endnote>
  <w:endnote w:type="continuationSeparator" w:id="0">
    <w:p w14:paraId="785332A1" w14:textId="77777777" w:rsidR="00CC76E1" w:rsidRDefault="00B4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0ABF3" w14:textId="77777777" w:rsidR="00CC76E1" w:rsidRDefault="00F422CD">
    <w:pPr>
      <w:pStyle w:val="Footer"/>
    </w:pPr>
    <w:r>
      <w:rPr>
        <w:noProof/>
      </w:rPr>
      <w:pict w14:anchorId="45DF298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-38.15pt;margin-top:25.2pt;width:184.35pt;height:17.25pt;z-index:-251658752;mso-wrap-style:none;mso-position-vertical-relative:page" filled="f" stroked="f">
          <v:textbox style="mso-next-textbox:#_x0000_s2052;mso-fit-shape-to-text:t" inset="0,0,0,0">
            <w:txbxContent>
              <w:p w14:paraId="25025C71" w14:textId="77777777" w:rsidR="00CC76E1" w:rsidRDefault="00F422CD">
                <w:r>
                  <w:pict w14:anchorId="5A7AC27C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6" type="#_x0000_t75" style="width:184.5pt;height:17.25pt">
                      <v:imagedata r:id="rId1" o:title="HBS Second Mono"/>
                    </v:shape>
                  </w:pict>
                </w:r>
              </w:p>
            </w:txbxContent>
          </v:textbox>
          <w10:wrap anchory="page"/>
          <w10:anchorlock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7D8DB" w14:textId="77777777" w:rsidR="00CC76E1" w:rsidRDefault="00CC76E1">
    <w:pPr>
      <w:pStyle w:val="Footer"/>
    </w:pPr>
  </w:p>
  <w:p w14:paraId="196743B2" w14:textId="77777777" w:rsidR="00CC76E1" w:rsidRDefault="00CC76E1">
    <w:pPr>
      <w:pStyle w:val="Footer"/>
    </w:pPr>
  </w:p>
  <w:p w14:paraId="299CB9FD" w14:textId="77777777" w:rsidR="00CC76E1" w:rsidRDefault="00CC76E1">
    <w:pPr>
      <w:pStyle w:val="Footer"/>
    </w:pPr>
  </w:p>
  <w:p w14:paraId="7C97ECD5" w14:textId="77777777" w:rsidR="00CC76E1" w:rsidRDefault="00CC76E1">
    <w:pPr>
      <w:pStyle w:val="Footer"/>
    </w:pPr>
  </w:p>
  <w:p w14:paraId="6B65A3FB" w14:textId="77777777" w:rsidR="00CC76E1" w:rsidRDefault="00CC7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5933D" w14:textId="77777777" w:rsidR="00CC76E1" w:rsidRDefault="00B4065B">
      <w:r>
        <w:separator/>
      </w:r>
    </w:p>
  </w:footnote>
  <w:footnote w:type="continuationSeparator" w:id="0">
    <w:p w14:paraId="17CC8C0B" w14:textId="77777777" w:rsidR="00CC76E1" w:rsidRDefault="00B4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11288" w14:textId="7D270603" w:rsidR="00F142FA" w:rsidRDefault="00F422CD" w:rsidP="00F142FA">
    <w:pPr>
      <w:pStyle w:val="Header"/>
      <w:spacing w:after="2000"/>
    </w:pPr>
    <w:r>
      <w:rPr>
        <w:noProof/>
      </w:rPr>
      <w:pict w14:anchorId="33346C2F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75" type="#_x0000_t202" style="position:absolute;margin-left:0;margin-top:713.5pt;width:484.55pt;height:45.35pt;z-index:2516648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" filled="f" stroked="f" strokeweight=".5pt">
          <v:textbox style="mso-next-textbox:#Text Box 5">
            <w:txbxContent>
              <w:p w14:paraId="460E41AA" w14:textId="77777777" w:rsidR="00F142FA" w:rsidRPr="00FE1BC7" w:rsidRDefault="00F142FA" w:rsidP="00F142FA">
                <w:pPr>
                  <w:pStyle w:val="LtrFtrCtr"/>
                  <w:rPr>
                    <w:rFonts w:ascii="Times New Roman" w:hAnsi="Times New Roman" w:cs="Times New Roman"/>
                    <w:smallCaps/>
                    <w:sz w:val="16"/>
                    <w:szCs w:val="16"/>
                  </w:rPr>
                </w:pPr>
                <w:r w:rsidRPr="00FE1BC7">
                  <w:rPr>
                    <w:rFonts w:ascii="Times New Roman" w:hAnsi="Times New Roman" w:cs="Times New Roman"/>
                    <w:smallCaps/>
                    <w:sz w:val="16"/>
                    <w:szCs w:val="16"/>
                  </w:rPr>
                  <w:t>Atlanta, GA</w:t>
                </w:r>
              </w:p>
              <w:p w14:paraId="2BF9FE16" w14:textId="77777777" w:rsidR="00F142FA" w:rsidRPr="00FE1BC7" w:rsidRDefault="00F142FA" w:rsidP="00F142FA">
                <w:pPr>
                  <w:pStyle w:val="LtrFtrCtr"/>
                  <w:spacing w:before="160"/>
                  <w:rPr>
                    <w:rFonts w:ascii="Times New Roman" w:hAnsi="Times New Roman" w:cs="Times New Roman"/>
                    <w:caps/>
                    <w:spacing w:val="12"/>
                    <w:sz w:val="16"/>
                    <w:szCs w:val="16"/>
                  </w:rPr>
                </w:pPr>
                <w:r w:rsidRPr="00FE1BC7">
                  <w:rPr>
                    <w:rFonts w:ascii="Times New Roman" w:hAnsi="Times New Roman" w:cs="Times New Roman"/>
                    <w:caps/>
                    <w:spacing w:val="12"/>
                    <w:sz w:val="16"/>
                    <w:szCs w:val="16"/>
                  </w:rPr>
                  <w:t>Alabama | Georgia | Florida | New Jersey | North Carolina | South Carolina | Tennessee</w:t>
                </w:r>
              </w:p>
            </w:txbxContent>
          </v:textbox>
          <w10:wrap anchorx="page" anchory="page"/>
          <w10:anchorlock/>
        </v:shape>
      </w:pict>
    </w:r>
    <w:r>
      <w:rPr>
        <w:noProof/>
      </w:rPr>
      <w:pict w14:anchorId="27A3DD7E">
        <v:shape id="Text Box 6" o:spid="_x0000_s2074" type="#_x0000_t202" style="position:absolute;margin-left:410.4pt;margin-top:70.55pt;width:143.3pt;height:75.6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" filled="f" stroked="f" strokeweight=".5pt">
          <v:textbox style="mso-next-textbox:#Text Box 6">
            <w:txbxContent>
              <w:p w14:paraId="309557FA" w14:textId="77777777" w:rsidR="00F142FA" w:rsidRPr="00FE1BC7" w:rsidRDefault="00F142FA" w:rsidP="00F142FA">
                <w:pPr>
                  <w:pStyle w:val="LtrHdrBlock"/>
                  <w:rPr>
                    <w:rFonts w:ascii="Times New Roman" w:hAnsi="Times New Roman" w:cs="Times New Roman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sz w:val="18"/>
                  </w:rPr>
                  <w:t>Joel L. McKie</w:t>
                </w:r>
              </w:p>
              <w:p w14:paraId="6C5CDE52" w14:textId="77777777" w:rsidR="00F142FA" w:rsidRPr="00FE1BC7" w:rsidRDefault="00F142FA" w:rsidP="00F142FA">
                <w:pPr>
                  <w:pStyle w:val="LtrHdrBlock"/>
                  <w:rPr>
                    <w:rFonts w:ascii="Times New Roman" w:hAnsi="Times New Roman" w:cs="Times New Roman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sz w:val="18"/>
                  </w:rPr>
                  <w:t>Phone: (404) 586-6608</w:t>
                </w:r>
              </w:p>
              <w:p w14:paraId="41C9DB16" w14:textId="77777777" w:rsidR="00F142FA" w:rsidRPr="00FE1BC7" w:rsidRDefault="00F142FA" w:rsidP="00F142FA">
                <w:pPr>
                  <w:pStyle w:val="LtrHdrBlock"/>
                  <w:spacing w:after="320"/>
                  <w:rPr>
                    <w:rFonts w:ascii="Times New Roman" w:hAnsi="Times New Roman" w:cs="Times New Roman"/>
                    <w:spacing w:val="-5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spacing w:val="-5"/>
                    <w:sz w:val="18"/>
                  </w:rPr>
                  <w:t>‍jmckie@hallboothsmith.com</w:t>
                </w:r>
              </w:p>
              <w:p w14:paraId="77E6B906" w14:textId="77777777" w:rsidR="00F142FA" w:rsidRPr="00FE1BC7" w:rsidRDefault="00F142FA" w:rsidP="00F142FA">
                <w:pPr>
                  <w:pStyle w:val="LtrHdrBlock"/>
                  <w:rPr>
                    <w:rFonts w:ascii="Times New Roman" w:hAnsi="Times New Roman" w:cs="Times New Roman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sz w:val="18"/>
                  </w:rPr>
                  <w:t>Office: (404) 954-5000</w:t>
                </w:r>
              </w:p>
              <w:p w14:paraId="695519CE" w14:textId="77777777" w:rsidR="00F142FA" w:rsidRPr="00FE1BC7" w:rsidRDefault="00F142FA" w:rsidP="00F142FA">
                <w:pPr>
                  <w:pStyle w:val="LtrHdrBlock"/>
                  <w:rPr>
                    <w:rFonts w:ascii="Times New Roman" w:hAnsi="Times New Roman" w:cs="Times New Roman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sz w:val="18"/>
                  </w:rPr>
                  <w:t>www.hallboothsmith.com</w:t>
                </w:r>
              </w:p>
            </w:txbxContent>
          </v:textbox>
          <w10:wrap anchorx="page" anchory="page"/>
          <w10:anchorlock/>
        </v:shape>
      </w:pict>
    </w:r>
    <w:r>
      <w:rPr>
        <w:noProof/>
      </w:rPr>
      <w:pict w14:anchorId="4602D802">
        <v:shape id="Text Box 9" o:spid="_x0000_s2073" type="#_x0000_t202" style="position:absolute;margin-left:273.6pt;margin-top:70.8pt;width:151.2pt;height:75.6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" filled="f" stroked="f" strokeweight=".5pt">
          <v:textbox style="mso-next-textbox:#Text Box 9">
            <w:txbxContent>
              <w:p w14:paraId="00CBF325" w14:textId="77777777" w:rsidR="00F142FA" w:rsidRPr="00FE1BC7" w:rsidRDefault="00F142FA" w:rsidP="00F142FA">
                <w:pPr>
                  <w:pStyle w:val="LtrHdrBlock"/>
                  <w:rPr>
                    <w:rFonts w:ascii="Times New Roman" w:hAnsi="Times New Roman" w:cs="Times New Roman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sz w:val="18"/>
                  </w:rPr>
                  <w:t>Brad Carver</w:t>
                </w:r>
              </w:p>
              <w:p w14:paraId="2B3B76DC" w14:textId="77777777" w:rsidR="00F142FA" w:rsidRPr="00FE1BC7" w:rsidRDefault="00F142FA" w:rsidP="00F142FA">
                <w:pPr>
                  <w:pStyle w:val="LtrHdrBlock"/>
                  <w:rPr>
                    <w:rFonts w:ascii="Times New Roman" w:hAnsi="Times New Roman" w:cs="Times New Roman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sz w:val="18"/>
                  </w:rPr>
                  <w:t>Phone: (404) 954-6967</w:t>
                </w:r>
              </w:p>
              <w:p w14:paraId="234B940A" w14:textId="77777777" w:rsidR="00F142FA" w:rsidRPr="00FE1BC7" w:rsidRDefault="00F142FA" w:rsidP="00F142FA">
                <w:pPr>
                  <w:pStyle w:val="LtrHdrBlock"/>
                  <w:spacing w:after="320"/>
                  <w:rPr>
                    <w:rFonts w:ascii="Times New Roman" w:hAnsi="Times New Roman" w:cs="Times New Roman"/>
                    <w:spacing w:val="-5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spacing w:val="-5"/>
                    <w:sz w:val="18"/>
                  </w:rPr>
                  <w:t>‍</w:t>
                </w:r>
                <w:r>
                  <w:rPr>
                    <w:rFonts w:ascii="Times New Roman" w:hAnsi="Times New Roman" w:cs="Times New Roman"/>
                    <w:spacing w:val="-5"/>
                    <w:sz w:val="18"/>
                  </w:rPr>
                  <w:t>bc</w:t>
                </w:r>
                <w:r w:rsidRPr="00FE1BC7">
                  <w:rPr>
                    <w:rFonts w:ascii="Times New Roman" w:hAnsi="Times New Roman" w:cs="Times New Roman"/>
                    <w:spacing w:val="-5"/>
                    <w:sz w:val="18"/>
                  </w:rPr>
                  <w:t>arver@hallboothsmith.com</w:t>
                </w:r>
              </w:p>
              <w:p w14:paraId="257B18DE" w14:textId="77777777" w:rsidR="00F142FA" w:rsidRPr="00FE1BC7" w:rsidRDefault="00F142FA" w:rsidP="00F142FA">
                <w:pPr>
                  <w:pStyle w:val="LtrHdrBlock"/>
                  <w:rPr>
                    <w:rFonts w:ascii="Times New Roman" w:hAnsi="Times New Roman" w:cs="Times New Roman"/>
                    <w:sz w:val="18"/>
                  </w:rPr>
                </w:pPr>
                <w:r w:rsidRPr="00FE1BC7">
                  <w:rPr>
                    <w:rFonts w:ascii="Times New Roman" w:hAnsi="Times New Roman" w:cs="Times New Roman"/>
                    <w:i/>
                    <w:iCs/>
                    <w:sz w:val="18"/>
                  </w:rPr>
                  <w:t>‍‍</w:t>
                </w:r>
                <w:r w:rsidRPr="00FE1BC7">
                  <w:rPr>
                    <w:rFonts w:ascii="Times New Roman" w:hAnsi="Times New Roman" w:cs="Times New Roman"/>
                    <w:sz w:val="18"/>
                  </w:rPr>
                  <w:t>191 Peachtree St. NE</w:t>
                </w:r>
                <w:r>
                  <w:rPr>
                    <w:rFonts w:ascii="Times New Roman" w:hAnsi="Times New Roman" w:cs="Times New Roman"/>
                    <w:sz w:val="18"/>
                  </w:rPr>
                  <w:t xml:space="preserve"> Suite 2900</w:t>
                </w:r>
              </w:p>
              <w:p w14:paraId="7E75B494" w14:textId="77777777" w:rsidR="00F142FA" w:rsidRPr="00FE1BC7" w:rsidRDefault="00F142FA" w:rsidP="00F142FA">
                <w:pPr>
                  <w:spacing w:line="160" w:lineRule="exact"/>
                  <w:rPr>
                    <w:i/>
                    <w:iCs/>
                    <w:sz w:val="18"/>
                  </w:rPr>
                </w:pPr>
                <w:r w:rsidRPr="00FE1BC7">
                  <w:rPr>
                    <w:sz w:val="18"/>
                  </w:rPr>
                  <w:t>Atlanta, GA 30303-1775</w:t>
                </w:r>
              </w:p>
              <w:p w14:paraId="049D959B" w14:textId="77777777" w:rsidR="00F142FA" w:rsidRPr="00FE1BC7" w:rsidRDefault="00F142FA" w:rsidP="00F142FA">
                <w:pPr>
                  <w:spacing w:line="160" w:lineRule="exact"/>
                  <w:rPr>
                    <w:i/>
                    <w:iCs/>
                    <w:sz w:val="18"/>
                  </w:rPr>
                </w:pPr>
                <w:r w:rsidRPr="00FE1BC7">
                  <w:rPr>
                    <w:i/>
                    <w:iCs/>
                    <w:sz w:val="18"/>
                  </w:rPr>
                  <w:t>‍‍</w:t>
                </w:r>
              </w:p>
            </w:txbxContent>
          </v:textbox>
          <w10:wrap anchorx="page" anchory="page"/>
          <w10:anchorlock/>
        </v:shape>
      </w:pict>
    </w:r>
    <w:r>
      <w:rPr>
        <w:noProof/>
      </w:rPr>
      <w:pict w14:anchorId="25AA62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0" o:spid="_x0000_s2072" type="#_x0000_t75" style="position:absolute;margin-left:79.2pt;margin-top:1in;width:187.2pt;height:32.4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<v:imagedata r:id="rId1" o:title=""/>
          <w10:wrap anchorx="page" anchory="page"/>
          <w10:anchorlock/>
        </v:shape>
      </w:pict>
    </w:r>
    <w:r>
      <w:rPr>
        <w:noProof/>
      </w:rPr>
      <w:pict w14:anchorId="5B3D64C2">
        <v:line id="Straight Connector 10" o:spid="_x0000_s2071" style="position:absolute;z-index:251663872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from="0,731.5pt" to="450pt,7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" strokecolor="#7f7f7f">
          <w10:wrap anchorx="page" anchory="page"/>
          <w10:anchorlock/>
        </v:line>
      </w:pict>
    </w:r>
    <w:r>
      <w:rPr>
        <w:noProof/>
      </w:rPr>
      <w:pict w14:anchorId="478D7CFD">
        <v:line id="Straight Connector 11" o:spid="_x0000_s2070" style="position:absolute;z-index:251659776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from="0,108pt" to="450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" strokecolor="#7f7f7f">
          <w10:wrap anchorx="page" anchory="page"/>
          <w10:anchorlock/>
        </v:line>
      </w:pict>
    </w:r>
  </w:p>
  <w:p w14:paraId="41BA1E49" w14:textId="77777777" w:rsidR="00CC76E1" w:rsidRPr="00F142FA" w:rsidRDefault="00CC76E1" w:rsidP="00F142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E707E6"/>
    <w:multiLevelType w:val="hybridMultilevel"/>
    <w:tmpl w:val="4F420E7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WTXList.CurrActiveList" w:val="0"/>
  </w:docVars>
  <w:rsids>
    <w:rsidRoot w:val="00CC76E1"/>
    <w:rsid w:val="00114409"/>
    <w:rsid w:val="00140E8C"/>
    <w:rsid w:val="001A74F0"/>
    <w:rsid w:val="002344F4"/>
    <w:rsid w:val="00276324"/>
    <w:rsid w:val="002C162A"/>
    <w:rsid w:val="003437F3"/>
    <w:rsid w:val="00385A1A"/>
    <w:rsid w:val="00551373"/>
    <w:rsid w:val="00580803"/>
    <w:rsid w:val="00593953"/>
    <w:rsid w:val="00640A33"/>
    <w:rsid w:val="006502B3"/>
    <w:rsid w:val="008609F1"/>
    <w:rsid w:val="0087675B"/>
    <w:rsid w:val="008D0172"/>
    <w:rsid w:val="008F2366"/>
    <w:rsid w:val="00917373"/>
    <w:rsid w:val="00940AFA"/>
    <w:rsid w:val="00982813"/>
    <w:rsid w:val="009871A3"/>
    <w:rsid w:val="009E65BB"/>
    <w:rsid w:val="00A369A4"/>
    <w:rsid w:val="00A47D9E"/>
    <w:rsid w:val="00A543DA"/>
    <w:rsid w:val="00AB409A"/>
    <w:rsid w:val="00AC4BA9"/>
    <w:rsid w:val="00B4065B"/>
    <w:rsid w:val="00C55C88"/>
    <w:rsid w:val="00C5711C"/>
    <w:rsid w:val="00C82F42"/>
    <w:rsid w:val="00CC76E1"/>
    <w:rsid w:val="00D07EDF"/>
    <w:rsid w:val="00E61F04"/>
    <w:rsid w:val="00F10BB8"/>
    <w:rsid w:val="00F142FA"/>
    <w:rsid w:val="00F422CD"/>
    <w:rsid w:val="00F4609D"/>
    <w:rsid w:val="00F54762"/>
    <w:rsid w:val="00F8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9"/>
    <o:shapelayout v:ext="edit">
      <o:idmap v:ext="edit" data="1"/>
    </o:shapelayout>
  </w:shapeDefaults>
  <w:decimalSymbol w:val="."/>
  <w:listSeparator w:val=","/>
  <w14:docId w14:val="6C44E2AF"/>
  <w15:docId w15:val="{70792ADA-CB31-491A-90CD-61000147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FooterChar">
    <w:name w:val="Footer Char"/>
    <w:link w:val="Footer"/>
    <w:rsid w:val="00B4065B"/>
    <w:rPr>
      <w:rFonts w:ascii="Times New Roman" w:hAnsi="Times New Roman"/>
      <w:sz w:val="16"/>
    </w:rPr>
  </w:style>
  <w:style w:type="character" w:customStyle="1" w:styleId="HeaderChar">
    <w:name w:val="Header Char"/>
    <w:link w:val="Header"/>
    <w:uiPriority w:val="99"/>
    <w:rsid w:val="00F142FA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F142FA"/>
    <w:pPr>
      <w:spacing w:line="160" w:lineRule="exact"/>
    </w:pPr>
    <w:rPr>
      <w:rFonts w:ascii="Verdana" w:eastAsia="Calibr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F142FA"/>
    <w:pPr>
      <w:spacing w:after="100"/>
      <w:jc w:val="center"/>
    </w:pPr>
    <w:rPr>
      <w:rFonts w:ascii="Verdana" w:eastAsia="Calibri" w:hAnsi="Verdana" w:cs="Segoe UI Semi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WordTricks\Ltr_HBSSNoTit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Ltr_HBSSNoTitle</Template>
  <TotalTime>6</TotalTime>
  <Pages>1</Pages>
  <Words>175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C, Inc.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cp:lastModifiedBy>Ashley Quagliaroli</cp:lastModifiedBy>
  <cp:revision>6</cp:revision>
  <cp:lastPrinted>2020-12-22T19:24:00Z</cp:lastPrinted>
  <dcterms:created xsi:type="dcterms:W3CDTF">2020-12-22T18:16:00Z</dcterms:created>
  <dcterms:modified xsi:type="dcterms:W3CDTF">2020-12-22T19:25:00Z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220368353</vt:i4>
  </property>
  <property fmtid="{D5CDD505-2E9C-101B-9397-08002B2CF9AE}" pid="3" name="_EmailSubject">
    <vt:lpwstr>Word doc</vt:lpwstr>
  </property>
  <property fmtid="{D5CDD505-2E9C-101B-9397-08002B2CF9AE}" pid="4" name="_AuthorEmail">
    <vt:lpwstr>accountservice@carlisle-inc.com</vt:lpwstr>
  </property>
  <property fmtid="{D5CDD505-2E9C-101B-9397-08002B2CF9AE}" pid="5" name="_AuthorEmailDisplayName">
    <vt:lpwstr>Greg Abel</vt:lpwstr>
  </property>
  <property fmtid="{D5CDD505-2E9C-101B-9397-08002B2CF9AE}" pid="6" name="_ReviewingToolsShownOnce">
    <vt:lpwstr/>
  </property>
  <property fmtid="{D5CDD505-2E9C-101B-9397-08002B2CF9AE}" pid="7" name="WTXDocID">
    <vt:lpwstr>70181715-1</vt:lpwstr>
  </property>
  <property fmtid="{D5CDD505-2E9C-101B-9397-08002B2CF9AE}" pid="8" name="WTXMatterID">
    <vt:lpwstr>9188-0001</vt:lpwstr>
  </property>
  <property fmtid="{D5CDD505-2E9C-101B-9397-08002B2CF9AE}" pid="9" name="WTXDocPath">
    <vt:lpwstr>70181715_1.docx</vt:lpwstr>
  </property>
  <property fmtid="{D5CDD505-2E9C-101B-9397-08002B2CF9AE}" pid="10" name="WTX_DraftStampTop">
    <vt:lpwstr>2.6</vt:lpwstr>
  </property>
  <property fmtid="{D5CDD505-2E9C-101B-9397-08002B2CF9AE}" pid="11" name="WTX_DraftStampLeft">
    <vt:lpwstr>6.6</vt:lpwstr>
  </property>
</Properties>
</file>